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62EB41" w14:textId="77777777" w:rsidR="004F403B" w:rsidRDefault="004F403B" w:rsidP="004F40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Maud RAMES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d.ca.1416)</w:t>
      </w:r>
    </w:p>
    <w:p w14:paraId="2DE7FCAC" w14:textId="77777777" w:rsidR="004F403B" w:rsidRDefault="004F403B" w:rsidP="004F40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37D52714" w14:textId="77777777" w:rsidR="004F403B" w:rsidRDefault="004F403B" w:rsidP="004F403B">
      <w:pPr>
        <w:pStyle w:val="NoSpacing"/>
        <w:rPr>
          <w:rFonts w:cs="Times New Roman"/>
          <w:szCs w:val="24"/>
        </w:rPr>
      </w:pPr>
    </w:p>
    <w:p w14:paraId="074906E1" w14:textId="77777777" w:rsidR="004F403B" w:rsidRDefault="004F403B" w:rsidP="004F403B">
      <w:pPr>
        <w:pStyle w:val="NoSpacing"/>
        <w:rPr>
          <w:rFonts w:cs="Times New Roman"/>
          <w:szCs w:val="24"/>
        </w:rPr>
      </w:pPr>
    </w:p>
    <w:p w14:paraId="1799ACB3" w14:textId="77777777" w:rsidR="004F403B" w:rsidRDefault="004F403B" w:rsidP="004F40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Robert.    </w:t>
      </w:r>
    </w:p>
    <w:p w14:paraId="7D830306" w14:textId="77777777" w:rsidR="004F403B" w:rsidRDefault="004F403B" w:rsidP="004F40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(C.F.R. 1413-22 p.142)</w:t>
      </w:r>
    </w:p>
    <w:p w14:paraId="2617FFA2" w14:textId="77777777" w:rsidR="004F403B" w:rsidRDefault="004F403B" w:rsidP="004F403B">
      <w:pPr>
        <w:pStyle w:val="NoSpacing"/>
        <w:rPr>
          <w:rFonts w:cs="Times New Roman"/>
          <w:szCs w:val="24"/>
        </w:rPr>
      </w:pPr>
    </w:p>
    <w:p w14:paraId="01B6A679" w14:textId="77777777" w:rsidR="004F403B" w:rsidRDefault="004F403B" w:rsidP="004F403B">
      <w:pPr>
        <w:pStyle w:val="NoSpacing"/>
        <w:rPr>
          <w:rFonts w:cs="Times New Roman"/>
          <w:szCs w:val="24"/>
        </w:rPr>
      </w:pPr>
    </w:p>
    <w:p w14:paraId="571D2169" w14:textId="77777777" w:rsidR="004F403B" w:rsidRDefault="004F403B" w:rsidP="004F40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Apr.1416</w:t>
      </w:r>
      <w:r>
        <w:rPr>
          <w:rFonts w:cs="Times New Roman"/>
          <w:szCs w:val="24"/>
        </w:rPr>
        <w:tab/>
        <w:t xml:space="preserve">Following her death, the Escheator of Northumberland was ordered to </w:t>
      </w:r>
    </w:p>
    <w:p w14:paraId="13978E7E" w14:textId="77777777" w:rsidR="004F403B" w:rsidRDefault="004F403B" w:rsidP="004F40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take her lands into the King’s hands.   (ibid.)</w:t>
      </w:r>
    </w:p>
    <w:p w14:paraId="38423DFB" w14:textId="77777777" w:rsidR="004F403B" w:rsidRDefault="004F403B" w:rsidP="004F403B">
      <w:pPr>
        <w:pStyle w:val="NoSpacing"/>
        <w:rPr>
          <w:rFonts w:cs="Times New Roman"/>
          <w:szCs w:val="24"/>
        </w:rPr>
      </w:pPr>
    </w:p>
    <w:p w14:paraId="6050A797" w14:textId="77777777" w:rsidR="004F403B" w:rsidRDefault="004F403B" w:rsidP="004F403B">
      <w:pPr>
        <w:pStyle w:val="NoSpacing"/>
        <w:rPr>
          <w:rFonts w:cs="Times New Roman"/>
          <w:szCs w:val="24"/>
        </w:rPr>
      </w:pPr>
    </w:p>
    <w:p w14:paraId="113A2ACB" w14:textId="77777777" w:rsidR="004F403B" w:rsidRDefault="004F403B" w:rsidP="004F40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July 2024</w:t>
      </w:r>
    </w:p>
    <w:p w14:paraId="4FE7893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3045D2" w14:textId="77777777" w:rsidR="004F403B" w:rsidRDefault="004F403B" w:rsidP="009139A6">
      <w:r>
        <w:separator/>
      </w:r>
    </w:p>
  </w:endnote>
  <w:endnote w:type="continuationSeparator" w:id="0">
    <w:p w14:paraId="357719F5" w14:textId="77777777" w:rsidR="004F403B" w:rsidRDefault="004F40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2D06B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508D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9FA0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5C568C" w14:textId="77777777" w:rsidR="004F403B" w:rsidRDefault="004F403B" w:rsidP="009139A6">
      <w:r>
        <w:separator/>
      </w:r>
    </w:p>
  </w:footnote>
  <w:footnote w:type="continuationSeparator" w:id="0">
    <w:p w14:paraId="482D67AB" w14:textId="77777777" w:rsidR="004F403B" w:rsidRDefault="004F40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F22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3DB73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695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03B"/>
    <w:rsid w:val="000666E0"/>
    <w:rsid w:val="002510B7"/>
    <w:rsid w:val="00270799"/>
    <w:rsid w:val="004F403B"/>
    <w:rsid w:val="005C130B"/>
    <w:rsid w:val="006364A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6A1AE"/>
  <w15:chartTrackingRefBased/>
  <w15:docId w15:val="{E723E1DD-09F9-4810-904C-52235D204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2024-07-14T12:02:00Z</dcterms:created>
  <dcterms:modified xsi:type="dcterms:W3CDTF">2024-07-14T12:04:00Z</dcterms:modified>
</cp:coreProperties>
</file>